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A387" w14:textId="77777777" w:rsidR="00C00914" w:rsidRPr="00690BA6" w:rsidRDefault="00C00914" w:rsidP="00C0091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MATTOK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1395E65" w14:textId="77777777" w:rsidR="00C00914" w:rsidRDefault="00C00914" w:rsidP="00C009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10E6EEFC" w14:textId="77777777" w:rsidR="00C00914" w:rsidRDefault="00C00914" w:rsidP="00C009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AE60F" w14:textId="77777777" w:rsidR="00C00914" w:rsidRDefault="00C00914" w:rsidP="00C009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88861" w14:textId="77777777" w:rsidR="00C00914" w:rsidRDefault="00C00914" w:rsidP="00C0091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3864D8E7" w14:textId="77777777" w:rsidR="00C00914" w:rsidRDefault="00C00914" w:rsidP="00C0091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FE1E80B" w14:textId="77777777" w:rsidR="00C00914" w:rsidRDefault="00C00914" w:rsidP="00C0091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88FA478" w14:textId="77777777" w:rsidR="00C00914" w:rsidRDefault="00C00914" w:rsidP="00C009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56B74" w14:textId="77777777" w:rsidR="00C00914" w:rsidRDefault="00C00914" w:rsidP="00C009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83582" w14:textId="77777777" w:rsidR="00C00914" w:rsidRDefault="00C00914" w:rsidP="00C009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156126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B3950" w14:textId="77777777" w:rsidR="00C00914" w:rsidRDefault="00C00914" w:rsidP="009139A6">
      <w:r>
        <w:separator/>
      </w:r>
    </w:p>
  </w:endnote>
  <w:endnote w:type="continuationSeparator" w:id="0">
    <w:p w14:paraId="5626E979" w14:textId="77777777" w:rsidR="00C00914" w:rsidRDefault="00C009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10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B5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8D8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1383" w14:textId="77777777" w:rsidR="00C00914" w:rsidRDefault="00C00914" w:rsidP="009139A6">
      <w:r>
        <w:separator/>
      </w:r>
    </w:p>
  </w:footnote>
  <w:footnote w:type="continuationSeparator" w:id="0">
    <w:p w14:paraId="75AB1F8E" w14:textId="77777777" w:rsidR="00C00914" w:rsidRDefault="00C009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39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870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E1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9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091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58D7D"/>
  <w15:chartTrackingRefBased/>
  <w15:docId w15:val="{26E3AD29-C5B9-4D87-8332-7947827D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2021-09-12T07:09:00Z</dcterms:created>
  <dcterms:modified xsi:type="dcterms:W3CDTF">2021-09-12T07:10:00Z</dcterms:modified>
</cp:coreProperties>
</file>